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S5-240346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Sevilla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Spain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29th Jan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2nd Feb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1166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2580A8F" w:rsidR="00F25D98" w:rsidRDefault="007360D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99F780" w:rsidR="00F25D98" w:rsidRDefault="007360D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Rel-17 CR 28.541 YANG Corrections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52F078" w:rsidR="001E41F3" w:rsidRDefault="007360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0D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360D8" w:rsidRDefault="007360D8" w:rsidP="00736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362FE6" w:rsidR="007360D8" w:rsidRDefault="007360D8" w:rsidP="00736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YANG SS is not matching the approved stage 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60D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360D8" w:rsidRDefault="007360D8" w:rsidP="00736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D5AE58" w:rsidR="007360D8" w:rsidRDefault="007360D8" w:rsidP="00736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YANG code to match existing stage 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AB3DF" w14:textId="77777777" w:rsidR="007360D8" w:rsidRDefault="007360D8" w:rsidP="00736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and Stage 3 mismatch; interoperability problems.</w:t>
            </w:r>
          </w:p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DFF1A8" w:rsidR="001E41F3" w:rsidRDefault="00736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466724" w:rsidR="001E41F3" w:rsidRDefault="00736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EF90E4" w:rsidR="001E41F3" w:rsidRDefault="00736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355F5" w14:textId="77777777" w:rsidR="007360D8" w:rsidRDefault="007360D8" w:rsidP="00736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hyperlink r:id="rId11" w:history="1">
              <w:r w:rsidRPr="00A17FCD">
                <w:rPr>
                  <w:rStyle w:val="Hyperlink"/>
                  <w:noProof/>
                </w:rPr>
                <w:t>https://forge.3gpp.org/rep/sa5/MnS/-/merge_requests/1024</w:t>
              </w:r>
            </w:hyperlink>
            <w:r>
              <w:rPr>
                <w:noProof/>
              </w:rPr>
              <w:t xml:space="preserve"> at commit </w:t>
            </w:r>
          </w:p>
          <w:p w14:paraId="00D3B8F7" w14:textId="27B4BAE9" w:rsidR="001E41F3" w:rsidRDefault="001E41F3" w:rsidP="007360D8">
            <w:pPr>
              <w:pStyle w:val="CRCoverPage"/>
              <w:tabs>
                <w:tab w:val="left" w:pos="732"/>
              </w:tabs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DBF86C7" w14:textId="77777777" w:rsidR="007360D8" w:rsidRDefault="007360D8" w:rsidP="007360D8">
      <w:pPr>
        <w:rPr>
          <w:noProof/>
        </w:rPr>
      </w:pPr>
      <w:bookmarkStart w:id="1" w:name="_Hlk117416929"/>
    </w:p>
    <w:p w14:paraId="57A237D0" w14:textId="77777777" w:rsidR="007360D8" w:rsidRDefault="007360D8" w:rsidP="00736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05441742" w14:textId="77777777" w:rsidR="007360D8" w:rsidRPr="00432247" w:rsidRDefault="007360D8" w:rsidP="007360D8">
      <w:pPr>
        <w:rPr>
          <w:rFonts w:ascii="Courier New" w:hAnsi="Courier New"/>
          <w:noProof/>
          <w:sz w:val="16"/>
        </w:rPr>
      </w:pPr>
    </w:p>
    <w:p w14:paraId="203CF9A6" w14:textId="77777777" w:rsidR="007360D8" w:rsidRDefault="007360D8" w:rsidP="00736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</w:p>
    <w:p w14:paraId="5E421165" w14:textId="77777777" w:rsidR="007360D8" w:rsidRPr="00432247" w:rsidRDefault="007360D8" w:rsidP="007360D8">
      <w:pPr>
        <w:rPr>
          <w:rFonts w:ascii="Courier New" w:hAnsi="Courier New"/>
          <w:noProof/>
          <w:sz w:val="16"/>
        </w:rPr>
      </w:pPr>
    </w:p>
    <w:p w14:paraId="27A24375" w14:textId="77777777" w:rsidR="007360D8" w:rsidRDefault="007360D8" w:rsidP="00736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bookmarkEnd w:id="1"/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B42DD" w14:textId="77777777" w:rsidR="00EA3DEA" w:rsidRDefault="00EA3DEA">
      <w:r>
        <w:separator/>
      </w:r>
    </w:p>
  </w:endnote>
  <w:endnote w:type="continuationSeparator" w:id="0">
    <w:p w14:paraId="3F7721CB" w14:textId="77777777" w:rsidR="00EA3DEA" w:rsidRDefault="00EA3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441833" w14:textId="77777777" w:rsidR="00EA3DEA" w:rsidRDefault="00EA3DEA">
      <w:r>
        <w:separator/>
      </w:r>
    </w:p>
  </w:footnote>
  <w:footnote w:type="continuationSeparator" w:id="0">
    <w:p w14:paraId="420C99A6" w14:textId="77777777" w:rsidR="00EA3DEA" w:rsidRDefault="00EA3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360D8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4149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3DEA"/>
    <w:rsid w:val="00EB09B7"/>
    <w:rsid w:val="00EC28B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02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balazs-153</cp:lastModifiedBy>
  <cp:revision>3</cp:revision>
  <cp:lastPrinted>1899-12-31T23:00:00Z</cp:lastPrinted>
  <dcterms:created xsi:type="dcterms:W3CDTF">2024-01-19T03:35:00Z</dcterms:created>
  <dcterms:modified xsi:type="dcterms:W3CDTF">2024-01-19T18:45:00Z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Sevilla</vt:lpwstr>
  </property>
  <property fmtid="{D5CDD505-2E9C-101B-9397-08002B2CF9AE}" pid="6" name="Country">
    <vt:lpwstr>Spain</vt:lpwstr>
  </property>
  <property fmtid="{D5CDD505-2E9C-101B-9397-08002B2CF9AE}" pid="7" name="StartDate">
    <vt:lpwstr>29th Jan 2024</vt:lpwstr>
  </property>
  <property fmtid="{D5CDD505-2E9C-101B-9397-08002B2CF9AE}" pid="8" name="EndDate">
    <vt:lpwstr>2nd Feb 2024</vt:lpwstr>
  </property>
  <property fmtid="{D5CDD505-2E9C-101B-9397-08002B2CF9AE}" pid="9" name="Tdoc#">
    <vt:lpwstr>S5-240346</vt:lpwstr>
  </property>
  <property fmtid="{D5CDD505-2E9C-101B-9397-08002B2CF9AE}" pid="10" name="Spec#">
    <vt:lpwstr>28.541</vt:lpwstr>
  </property>
  <property fmtid="{D5CDD505-2E9C-101B-9397-08002B2CF9AE}" pid="11" name="Cr#">
    <vt:lpwstr>1166</vt:lpwstr>
  </property>
  <property fmtid="{D5CDD505-2E9C-101B-9397-08002B2CF9AE}" pid="12" name="Revision">
    <vt:lpwstr>-</vt:lpwstr>
  </property>
  <property fmtid="{D5CDD505-2E9C-101B-9397-08002B2CF9AE}" pid="13" name="Version">
    <vt:lpwstr>17.13.0</vt:lpwstr>
  </property>
  <property fmtid="{D5CDD505-2E9C-101B-9397-08002B2CF9AE}" pid="14" name="CrTitle">
    <vt:lpwstr>Rel-17 CR 28.541 YANG Corrections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2024-01-19</vt:lpwstr>
  </property>
  <property fmtid="{D5CDD505-2E9C-101B-9397-08002B2CF9AE}" pid="20" name="Release">
    <vt:lpwstr>Rel-17</vt:lpwstr>
  </property>
</Properties>
</file>